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9DDB" w14:textId="77777777" w:rsidR="00DA6A61" w:rsidRDefault="00DA6A61" w:rsidP="005667F3">
      <w:pPr>
        <w:numPr>
          <w:ilvl w:val="12"/>
          <w:numId w:val="0"/>
        </w:numPr>
        <w:spacing w:after="0"/>
        <w:ind w:left="4962"/>
        <w:rPr>
          <w:sz w:val="20"/>
        </w:rPr>
      </w:pPr>
    </w:p>
    <w:p w14:paraId="75467133" w14:textId="5F2D5C3A" w:rsidR="00673BFE" w:rsidRPr="00C53EC7" w:rsidRDefault="00673BFE" w:rsidP="00C53EC7">
      <w:pPr>
        <w:ind w:left="8496"/>
        <w:rPr>
          <w:b/>
          <w:sz w:val="20"/>
          <w:szCs w:val="20"/>
        </w:rPr>
      </w:pPr>
      <w:r w:rsidRPr="00C53EC7">
        <w:rPr>
          <w:b/>
          <w:sz w:val="20"/>
          <w:szCs w:val="20"/>
        </w:rPr>
        <w:t>OBR-</w:t>
      </w:r>
      <w:r w:rsidR="008F0E67">
        <w:rPr>
          <w:b/>
          <w:sz w:val="20"/>
          <w:szCs w:val="20"/>
        </w:rPr>
        <w:t>3</w:t>
      </w:r>
    </w:p>
    <w:p w14:paraId="43CA04E7" w14:textId="116F6DC9" w:rsidR="00673BFE" w:rsidRPr="00A91980" w:rsidRDefault="00673BFE" w:rsidP="00AF71F3">
      <w:pPr>
        <w:jc w:val="center"/>
        <w:rPr>
          <w:b/>
        </w:rPr>
      </w:pPr>
      <w:r w:rsidRPr="00A91980">
        <w:rPr>
          <w:b/>
        </w:rPr>
        <w:t xml:space="preserve">PREDRAČUN </w:t>
      </w:r>
      <w:r>
        <w:rPr>
          <w:b/>
        </w:rPr>
        <w:t>-</w:t>
      </w:r>
      <w:r w:rsidR="005063FC">
        <w:rPr>
          <w:b/>
        </w:rPr>
        <w:t xml:space="preserve"> </w:t>
      </w:r>
      <w:r>
        <w:rPr>
          <w:b/>
        </w:rPr>
        <w:t>REKAPITULACIJA</w:t>
      </w:r>
    </w:p>
    <w:p w14:paraId="61080A21" w14:textId="77777777" w:rsidR="00673BFE" w:rsidRDefault="00673BFE" w:rsidP="00673BFE"/>
    <w:p w14:paraId="0C798C1A" w14:textId="77777777" w:rsidR="00673BFE" w:rsidRPr="00A91980" w:rsidRDefault="00673BFE" w:rsidP="00673BFE">
      <w:r w:rsidRPr="00A91980">
        <w:t>PREDRAČUN št.: _______________________</w:t>
      </w:r>
    </w:p>
    <w:p w14:paraId="2E007B71" w14:textId="77777777" w:rsidR="00673BFE" w:rsidRPr="00A91980" w:rsidRDefault="00673BFE" w:rsidP="00673BFE"/>
    <w:p w14:paraId="638C6827" w14:textId="77777777" w:rsidR="00673BFE" w:rsidRPr="00A91980" w:rsidRDefault="00673BFE" w:rsidP="00673BFE">
      <w:r w:rsidRPr="00A91980">
        <w:t>PONUDNIK:____________________________________________________________</w:t>
      </w:r>
    </w:p>
    <w:p w14:paraId="24FB25DA" w14:textId="77777777" w:rsidR="00673BFE" w:rsidRDefault="00673BFE" w:rsidP="00673BFE">
      <w:pPr>
        <w:rPr>
          <w:caps/>
          <w:sz w:val="20"/>
        </w:rPr>
      </w:pPr>
    </w:p>
    <w:p w14:paraId="51E7E879" w14:textId="77777777" w:rsidR="00673BFE" w:rsidRDefault="00673BFE" w:rsidP="00673BFE">
      <w:pPr>
        <w:rPr>
          <w:caps/>
          <w:sz w:val="20"/>
        </w:rPr>
      </w:pPr>
    </w:p>
    <w:p w14:paraId="62310E43" w14:textId="77777777" w:rsidR="0042410B" w:rsidRPr="00D704CC" w:rsidRDefault="00BA7F10" w:rsidP="0042410B">
      <w:pPr>
        <w:jc w:val="center"/>
        <w:rPr>
          <w:b/>
          <w:sz w:val="28"/>
          <w:szCs w:val="28"/>
        </w:rPr>
      </w:pPr>
      <w:r w:rsidRPr="00BA7F10">
        <w:rPr>
          <w:rFonts w:asciiTheme="minorHAnsi" w:hAnsiTheme="minorHAnsi" w:cstheme="minorHAnsi"/>
          <w:b/>
          <w:bCs/>
          <w:sz w:val="24"/>
          <w:szCs w:val="24"/>
        </w:rPr>
        <w:t xml:space="preserve">Predmet javnega naročila: </w:t>
      </w:r>
    </w:p>
    <w:p w14:paraId="0EFD0EB6" w14:textId="77777777" w:rsidR="0042410B" w:rsidRPr="007D38A4" w:rsidRDefault="0042410B" w:rsidP="0042410B">
      <w:pPr>
        <w:spacing w:after="0"/>
        <w:jc w:val="center"/>
        <w:rPr>
          <w:rFonts w:cs="Calibri"/>
          <w:b/>
          <w:bCs/>
        </w:rPr>
      </w:pPr>
      <w:bookmarkStart w:id="0" w:name="_Hlk134173359"/>
      <w:bookmarkStart w:id="1" w:name="_Hlk149295174"/>
      <w:r w:rsidRPr="007D38A4">
        <w:rPr>
          <w:rFonts w:cs="Calibri"/>
          <w:b/>
          <w:bCs/>
        </w:rPr>
        <w:t>˝Vzdrževanje in servisiranje računalniške in komunikacijske opreme</w:t>
      </w:r>
      <w:bookmarkEnd w:id="0"/>
      <w:r w:rsidRPr="007D38A4">
        <w:rPr>
          <w:rFonts w:cs="Calibri"/>
          <w:b/>
          <w:bCs/>
        </w:rPr>
        <w:t>,</w:t>
      </w:r>
      <w:bookmarkEnd w:id="1"/>
      <w:r w:rsidRPr="007D38A4">
        <w:rPr>
          <w:rFonts w:cs="Calibri"/>
          <w:b/>
          <w:bCs/>
        </w:rPr>
        <w:t xml:space="preserve"> za potrebe Medicinske fakultete UM </w:t>
      </w:r>
      <w:r>
        <w:rPr>
          <w:rFonts w:cs="Calibri"/>
          <w:b/>
          <w:bCs/>
        </w:rPr>
        <w:t>za obdobje 48 mesecev</w:t>
      </w:r>
      <w:r w:rsidRPr="007D38A4">
        <w:rPr>
          <w:rFonts w:cs="Calibri"/>
          <w:b/>
          <w:bCs/>
        </w:rPr>
        <w:t>˝</w:t>
      </w:r>
    </w:p>
    <w:p w14:paraId="2B8780BB" w14:textId="1D2A24F3" w:rsidR="00673BFE" w:rsidRPr="009E00C2" w:rsidRDefault="00673BFE" w:rsidP="0042410B">
      <w:pPr>
        <w:pStyle w:val="Glava"/>
        <w:tabs>
          <w:tab w:val="clear" w:pos="4536"/>
          <w:tab w:val="clear" w:pos="9072"/>
        </w:tabs>
        <w:spacing w:line="276" w:lineRule="auto"/>
        <w:jc w:val="center"/>
        <w:rPr>
          <w:rStyle w:val="SlogKrepko"/>
          <w:b w:val="0"/>
          <w:bCs w:val="0"/>
          <w:sz w:val="20"/>
        </w:rPr>
      </w:pPr>
    </w:p>
    <w:p w14:paraId="08625D14" w14:textId="77777777" w:rsidR="00673BFE" w:rsidRDefault="00673BFE" w:rsidP="00673BFE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2665"/>
        <w:gridCol w:w="2398"/>
        <w:gridCol w:w="1608"/>
        <w:gridCol w:w="2361"/>
      </w:tblGrid>
      <w:tr w:rsidR="00673BFE" w:rsidRPr="008872C7" w14:paraId="123FE0B3" w14:textId="77777777" w:rsidTr="00AF71F3">
        <w:trPr>
          <w:trHeight w:val="642"/>
        </w:trPr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40998542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C9A0945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A91980">
              <w:rPr>
                <w:rFonts w:asciiTheme="minorHAnsi" w:hAnsiTheme="minorHAnsi" w:cstheme="minorHAnsi"/>
                <w:b/>
              </w:rPr>
              <w:t>Zap</w:t>
            </w:r>
            <w:proofErr w:type="spellEnd"/>
            <w:r w:rsidRPr="00A91980">
              <w:rPr>
                <w:rFonts w:asciiTheme="minorHAnsi" w:hAnsiTheme="minorHAnsi" w:cstheme="minorHAnsi"/>
                <w:b/>
              </w:rPr>
              <w:t xml:space="preserve">. št. </w:t>
            </w:r>
          </w:p>
        </w:tc>
        <w:tc>
          <w:tcPr>
            <w:tcW w:w="2665" w:type="dxa"/>
            <w:vAlign w:val="center"/>
          </w:tcPr>
          <w:p w14:paraId="1C62832C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0A4EE011" w14:textId="4369DDE1" w:rsidR="00673BFE" w:rsidRPr="00A91980" w:rsidRDefault="00AF71F3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STORITEV</w:t>
            </w:r>
          </w:p>
        </w:tc>
        <w:tc>
          <w:tcPr>
            <w:tcW w:w="2398" w:type="dxa"/>
            <w:vAlign w:val="center"/>
          </w:tcPr>
          <w:p w14:paraId="0EF69EAE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Skupaj p</w:t>
            </w:r>
            <w:r w:rsidRPr="00A91980">
              <w:rPr>
                <w:rFonts w:asciiTheme="minorHAnsi" w:hAnsiTheme="minorHAnsi" w:cstheme="minorHAnsi"/>
                <w:b/>
              </w:rPr>
              <w:t xml:space="preserve">onudbena cena </w:t>
            </w:r>
          </w:p>
          <w:p w14:paraId="26323D06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(v EUR brez DDV)</w:t>
            </w:r>
          </w:p>
        </w:tc>
        <w:tc>
          <w:tcPr>
            <w:tcW w:w="1608" w:type="dxa"/>
            <w:vAlign w:val="center"/>
          </w:tcPr>
          <w:p w14:paraId="705BD16A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DDV</w:t>
            </w:r>
          </w:p>
        </w:tc>
        <w:tc>
          <w:tcPr>
            <w:tcW w:w="2361" w:type="dxa"/>
          </w:tcPr>
          <w:p w14:paraId="0D7DBF3B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Skupaj p</w:t>
            </w:r>
            <w:r w:rsidRPr="00A91980">
              <w:rPr>
                <w:rFonts w:asciiTheme="minorHAnsi" w:hAnsiTheme="minorHAnsi" w:cstheme="minorHAnsi"/>
                <w:b/>
              </w:rPr>
              <w:t xml:space="preserve">onudbena cena </w:t>
            </w:r>
          </w:p>
          <w:p w14:paraId="2C1DE751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(v EUR z DDV)</w:t>
            </w:r>
          </w:p>
        </w:tc>
      </w:tr>
      <w:tr w:rsidR="00673BFE" w:rsidRPr="008872C7" w14:paraId="3D1FB52E" w14:textId="77777777" w:rsidTr="00AF71F3">
        <w:trPr>
          <w:trHeight w:val="977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F770" w14:textId="77777777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665" w:type="dxa"/>
            <w:vAlign w:val="center"/>
          </w:tcPr>
          <w:p w14:paraId="7CC6BC5C" w14:textId="77777777" w:rsidR="000C7BD3" w:rsidRPr="000C7BD3" w:rsidRDefault="000C7BD3" w:rsidP="000C7BD3">
            <w:pPr>
              <w:spacing w:after="0"/>
              <w:rPr>
                <w:rFonts w:asciiTheme="minorHAnsi" w:hAnsiTheme="minorHAnsi" w:cstheme="minorHAnsi"/>
                <w:color w:val="000000"/>
                <w:lang w:eastAsia="sl-SI"/>
              </w:rPr>
            </w:pPr>
            <w:r w:rsidRPr="000C7BD3">
              <w:rPr>
                <w:rFonts w:asciiTheme="minorHAnsi" w:hAnsiTheme="minorHAnsi" w:cstheme="minorHAnsi"/>
                <w:color w:val="000000"/>
              </w:rPr>
              <w:t>Storitev vzdrževanja in servisiranja računalniške in komunikacijske opreme</w:t>
            </w:r>
          </w:p>
          <w:p w14:paraId="7570574E" w14:textId="05228738" w:rsidR="00673BFE" w:rsidRPr="000C7BD3" w:rsidRDefault="000C7BD3" w:rsidP="006F0C5F">
            <w:pPr>
              <w:rPr>
                <w:rFonts w:asciiTheme="minorHAnsi" w:hAnsiTheme="minorHAnsi" w:cstheme="minorHAnsi"/>
                <w:caps/>
              </w:rPr>
            </w:pPr>
            <w:r w:rsidRPr="000C7BD3">
              <w:rPr>
                <w:rFonts w:asciiTheme="minorHAnsi" w:hAnsiTheme="minorHAnsi" w:cstheme="minorHAnsi"/>
              </w:rPr>
              <w:t>za obdobje</w:t>
            </w:r>
            <w:r w:rsidRPr="000C7BD3">
              <w:rPr>
                <w:rFonts w:asciiTheme="minorHAnsi" w:hAnsiTheme="minorHAnsi" w:cstheme="minorHAnsi"/>
                <w:caps/>
              </w:rPr>
              <w:t xml:space="preserve"> 48 mesecev</w:t>
            </w:r>
          </w:p>
        </w:tc>
        <w:tc>
          <w:tcPr>
            <w:tcW w:w="2398" w:type="dxa"/>
            <w:vAlign w:val="center"/>
          </w:tcPr>
          <w:p w14:paraId="71D24072" w14:textId="77777777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08" w:type="dxa"/>
            <w:vAlign w:val="center"/>
          </w:tcPr>
          <w:p w14:paraId="3F31398E" w14:textId="77777777" w:rsidR="0042410B" w:rsidRDefault="0042410B" w:rsidP="006F0C5F">
            <w:pPr>
              <w:rPr>
                <w:rFonts w:asciiTheme="minorHAnsi" w:hAnsiTheme="minorHAnsi" w:cstheme="minorHAnsi"/>
                <w:b/>
              </w:rPr>
            </w:pPr>
          </w:p>
          <w:p w14:paraId="29FF5206" w14:textId="7D7CFE35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 xml:space="preserve">____ %     </w:t>
            </w:r>
          </w:p>
          <w:p w14:paraId="42FA665A" w14:textId="77777777" w:rsidR="00673BFE" w:rsidRPr="00A91980" w:rsidRDefault="00673BFE" w:rsidP="006F0C5F">
            <w:pPr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oz.</w:t>
            </w:r>
          </w:p>
          <w:p w14:paraId="1B35710D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91980">
              <w:rPr>
                <w:rFonts w:asciiTheme="minorHAnsi" w:hAnsiTheme="minorHAnsi" w:cstheme="minorHAnsi"/>
                <w:b/>
              </w:rPr>
              <w:t>________EUR</w:t>
            </w:r>
          </w:p>
        </w:tc>
        <w:tc>
          <w:tcPr>
            <w:tcW w:w="2361" w:type="dxa"/>
          </w:tcPr>
          <w:p w14:paraId="6C3EB7D7" w14:textId="77777777" w:rsidR="00673BFE" w:rsidRPr="00A91980" w:rsidRDefault="00673BFE" w:rsidP="006F0C5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4768C24" w14:textId="77777777" w:rsidR="00673BFE" w:rsidRDefault="00673BFE" w:rsidP="00673BFE"/>
    <w:p w14:paraId="52EB002B" w14:textId="77777777" w:rsidR="00673BFE" w:rsidRDefault="00673BFE" w:rsidP="00673BFE"/>
    <w:p w14:paraId="1C724937" w14:textId="77777777" w:rsidR="00673BFE" w:rsidRDefault="00673BFE" w:rsidP="00673BFE"/>
    <w:p w14:paraId="676F836B" w14:textId="77777777" w:rsidR="00673BFE" w:rsidRPr="00AA094D" w:rsidRDefault="00673BFE" w:rsidP="00673BFE">
      <w:pPr>
        <w:autoSpaceDE w:val="0"/>
        <w:autoSpaceDN w:val="0"/>
        <w:adjustRightInd w:val="0"/>
        <w:rPr>
          <w:rFonts w:cs="Helvetica"/>
          <w:sz w:val="20"/>
        </w:rPr>
      </w:pPr>
      <w:r w:rsidRPr="00AA094D">
        <w:rPr>
          <w:rFonts w:cs="Helvetica"/>
          <w:sz w:val="20"/>
        </w:rPr>
        <w:t>Kraj:                                                                                                 Ime in priimek odgovorne osebe:</w:t>
      </w:r>
    </w:p>
    <w:p w14:paraId="3C1181CE" w14:textId="77777777" w:rsidR="00673BFE" w:rsidRPr="00AA094D" w:rsidRDefault="00673BFE" w:rsidP="00673BFE">
      <w:pPr>
        <w:autoSpaceDE w:val="0"/>
        <w:autoSpaceDN w:val="0"/>
        <w:adjustRightInd w:val="0"/>
        <w:rPr>
          <w:rFonts w:cs="Helvetica"/>
          <w:sz w:val="20"/>
        </w:rPr>
      </w:pPr>
      <w:r w:rsidRPr="00AA094D">
        <w:rPr>
          <w:rFonts w:cs="Helvetica"/>
          <w:sz w:val="20"/>
        </w:rPr>
        <w:t xml:space="preserve">Datum:                                        </w:t>
      </w:r>
    </w:p>
    <w:p w14:paraId="06AD7ED3" w14:textId="77777777" w:rsidR="00673BFE" w:rsidRPr="00AA094D" w:rsidRDefault="00673BFE" w:rsidP="00673BFE">
      <w:pPr>
        <w:autoSpaceDE w:val="0"/>
        <w:autoSpaceDN w:val="0"/>
        <w:adjustRightInd w:val="0"/>
        <w:rPr>
          <w:rFonts w:cs="Helvetica"/>
          <w:sz w:val="20"/>
        </w:rPr>
      </w:pPr>
      <w:r w:rsidRPr="00AA094D">
        <w:rPr>
          <w:rFonts w:cs="Helvetica"/>
          <w:sz w:val="20"/>
        </w:rPr>
        <w:t xml:space="preserve">                                                     Žig                                               ________________________</w:t>
      </w:r>
    </w:p>
    <w:p w14:paraId="48E726F7" w14:textId="77777777" w:rsidR="00673BFE" w:rsidRDefault="00673BFE" w:rsidP="00673BFE">
      <w:pPr>
        <w:jc w:val="center"/>
        <w:rPr>
          <w:rFonts w:cs="Helvetica"/>
          <w:sz w:val="20"/>
        </w:rPr>
      </w:pPr>
      <w:r w:rsidRPr="00AA094D">
        <w:rPr>
          <w:rFonts w:cs="Helvetica"/>
          <w:sz w:val="20"/>
        </w:rPr>
        <w:t xml:space="preserve">                                      </w:t>
      </w:r>
      <w:r>
        <w:rPr>
          <w:rFonts w:cs="Helvetica"/>
          <w:sz w:val="20"/>
        </w:rPr>
        <w:t xml:space="preserve">                  </w:t>
      </w:r>
      <w:r w:rsidRPr="00AA094D">
        <w:rPr>
          <w:rFonts w:cs="Helvetica"/>
          <w:sz w:val="20"/>
        </w:rPr>
        <w:t xml:space="preserve"> Podpis odgovorne osebe</w:t>
      </w:r>
    </w:p>
    <w:p w14:paraId="66CEA20D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202BC223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49C38464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6CBADBB3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1530D20E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0CF715E4" w14:textId="77777777" w:rsidR="00673BFE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7E0F8525" w14:textId="77777777" w:rsidR="00673BFE" w:rsidRPr="00F25084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  <w:r>
        <w:rPr>
          <w:rFonts w:cs="Tahoma"/>
          <w:sz w:val="20"/>
          <w:lang w:eastAsia="x-none"/>
        </w:rPr>
        <w:t>Obrazec se naloži v informacijski sistem e-JN v razdelek »Predračun«.</w:t>
      </w:r>
    </w:p>
    <w:p w14:paraId="3473DAEC" w14:textId="77777777" w:rsidR="00673BFE" w:rsidRPr="00B021D8" w:rsidRDefault="00673BFE" w:rsidP="00673BFE">
      <w:pPr>
        <w:pStyle w:val="Brezrazmikov"/>
        <w:rPr>
          <w:rFonts w:asciiTheme="minorHAnsi" w:hAnsiTheme="minorHAnsi" w:cstheme="minorHAnsi"/>
          <w:sz w:val="20"/>
        </w:rPr>
      </w:pPr>
    </w:p>
    <w:p w14:paraId="745AF317" w14:textId="6249C9A7" w:rsidR="008E16F7" w:rsidRPr="00950E8B" w:rsidRDefault="008E16F7" w:rsidP="00673BFE">
      <w:pPr>
        <w:spacing w:after="0"/>
        <w:rPr>
          <w:sz w:val="16"/>
          <w:szCs w:val="16"/>
        </w:rPr>
      </w:pPr>
    </w:p>
    <w:sectPr w:rsidR="008E16F7" w:rsidRPr="00950E8B" w:rsidSect="00E77E36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0F2B" w14:textId="77777777" w:rsidR="00F82DF4" w:rsidRDefault="00F82DF4" w:rsidP="00BB5C4F">
      <w:pPr>
        <w:spacing w:after="0"/>
      </w:pPr>
      <w:r>
        <w:separator/>
      </w:r>
    </w:p>
  </w:endnote>
  <w:endnote w:type="continuationSeparator" w:id="0">
    <w:p w14:paraId="7ADCC9C9" w14:textId="77777777" w:rsidR="00F82DF4" w:rsidRDefault="00F82DF4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C79D" w14:textId="77777777" w:rsidR="00D17A99" w:rsidRPr="007564BD" w:rsidRDefault="00413C6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13" w:type="dxa"/>
        <w:right w:w="0" w:type="dxa"/>
      </w:tblCellMar>
      <w:tblLook w:val="04A0" w:firstRow="1" w:lastRow="0" w:firstColumn="1" w:lastColumn="0" w:noHBand="0" w:noVBand="1"/>
    </w:tblPr>
    <w:tblGrid>
      <w:gridCol w:w="2977"/>
      <w:gridCol w:w="3064"/>
      <w:gridCol w:w="3021"/>
    </w:tblGrid>
    <w:tr w:rsidR="00F02547" w14:paraId="78F4FBF8" w14:textId="77777777" w:rsidTr="006B5B96">
      <w:trPr>
        <w:trHeight w:val="132"/>
      </w:trPr>
      <w:tc>
        <w:tcPr>
          <w:tcW w:w="2977" w:type="dxa"/>
        </w:tcPr>
        <w:p w14:paraId="62C4ACF6" w14:textId="39179628" w:rsidR="00F02547" w:rsidRDefault="002571F7" w:rsidP="00F02547">
          <w:pPr>
            <w:pStyle w:val="Glava"/>
            <w:tabs>
              <w:tab w:val="clear" w:pos="4536"/>
              <w:tab w:val="clear" w:pos="9072"/>
            </w:tabs>
            <w:rPr>
              <w:rFonts w:cs="Calibri"/>
              <w:color w:val="006A8E"/>
              <w:sz w:val="16"/>
              <w:szCs w:val="16"/>
            </w:rPr>
          </w:pPr>
          <w:r>
            <w:rPr>
              <w:rFonts w:cs="Calibri"/>
              <w:color w:val="006A8E"/>
              <w:sz w:val="16"/>
              <w:szCs w:val="16"/>
            </w:rPr>
            <w:t>302-15/VSRČ/MF/2025</w:t>
          </w:r>
        </w:p>
      </w:tc>
      <w:tc>
        <w:tcPr>
          <w:tcW w:w="3064" w:type="dxa"/>
        </w:tcPr>
        <w:p w14:paraId="2E2C55D3" w14:textId="779B73C5" w:rsidR="00F02547" w:rsidRDefault="00F02547" w:rsidP="00F02547">
          <w:pPr>
            <w:pStyle w:val="Glava"/>
            <w:tabs>
              <w:tab w:val="clear" w:pos="4536"/>
              <w:tab w:val="clear" w:pos="9072"/>
              <w:tab w:val="center" w:pos="1437"/>
            </w:tabs>
            <w:rPr>
              <w:rFonts w:cs="Calibri"/>
              <w:color w:val="006A8E"/>
              <w:sz w:val="16"/>
              <w:szCs w:val="16"/>
            </w:rPr>
          </w:pPr>
          <w:r>
            <w:rPr>
              <w:rFonts w:cs="Calibri"/>
              <w:color w:val="006A8E"/>
              <w:sz w:val="16"/>
              <w:szCs w:val="16"/>
            </w:rPr>
            <w:tab/>
          </w:r>
        </w:p>
      </w:tc>
      <w:tc>
        <w:tcPr>
          <w:tcW w:w="3021" w:type="dxa"/>
        </w:tcPr>
        <w:p w14:paraId="75E54E2D" w14:textId="77777777" w:rsidR="00F02547" w:rsidRDefault="00F02547" w:rsidP="00F02547">
          <w:pPr>
            <w:pStyle w:val="Glava"/>
            <w:tabs>
              <w:tab w:val="clear" w:pos="4536"/>
              <w:tab w:val="clear" w:pos="9072"/>
            </w:tabs>
            <w:rPr>
              <w:rFonts w:cs="Calibri"/>
              <w:color w:val="006A8E"/>
              <w:sz w:val="16"/>
              <w:szCs w:val="16"/>
            </w:rPr>
          </w:pPr>
        </w:p>
      </w:tc>
    </w:tr>
  </w:tbl>
  <w:p w14:paraId="6D44F1DD" w14:textId="77777777" w:rsidR="007C4B80" w:rsidRDefault="007C4B80" w:rsidP="00F02547">
    <w:pPr>
      <w:pStyle w:val="Noga"/>
      <w:rPr>
        <w:color w:val="006A8E"/>
        <w:sz w:val="18"/>
      </w:rPr>
    </w:pPr>
  </w:p>
  <w:p w14:paraId="08FF9A7C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2345 821</w:t>
    </w:r>
    <w:r w:rsidR="00DF244F">
      <w:rPr>
        <w:rFonts w:cs="TitilliumText25L"/>
        <w:color w:val="00688A"/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2345 820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trr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 xml:space="preserve">: </w:t>
    </w:r>
    <w:r w:rsidR="00E442D4" w:rsidRPr="00E442D4">
      <w:rPr>
        <w:rFonts w:cs="TitilliumText25L"/>
        <w:color w:val="00688A"/>
        <w:sz w:val="18"/>
        <w:szCs w:val="18"/>
        <w:lang w:eastAsia="sl-SI"/>
      </w:rPr>
      <w:t>SI56 0110 0600 0008 753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id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ddv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>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E051B" w14:textId="77777777" w:rsidR="00F82DF4" w:rsidRDefault="00F82DF4" w:rsidP="00BB5C4F">
      <w:pPr>
        <w:spacing w:after="0"/>
      </w:pPr>
      <w:r>
        <w:separator/>
      </w:r>
    </w:p>
  </w:footnote>
  <w:footnote w:type="continuationSeparator" w:id="0">
    <w:p w14:paraId="3445ECF2" w14:textId="77777777" w:rsidR="00F82DF4" w:rsidRDefault="00F82DF4" w:rsidP="00BB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E6A2" w14:textId="77777777" w:rsidR="00054766" w:rsidRDefault="00BD76CF" w:rsidP="00054766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811F04" wp14:editId="5C8FA1FC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1B9092" w14:textId="77777777" w:rsidR="00054766" w:rsidRPr="00B02A70" w:rsidRDefault="00054766" w:rsidP="00054766">
    <w:pPr>
      <w:pStyle w:val="Glava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5FE5"/>
    <w:multiLevelType w:val="hybridMultilevel"/>
    <w:tmpl w:val="1A906D06"/>
    <w:lvl w:ilvl="0" w:tplc="439AB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336D"/>
    <w:multiLevelType w:val="multilevel"/>
    <w:tmpl w:val="0972C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D55AB"/>
    <w:multiLevelType w:val="hybridMultilevel"/>
    <w:tmpl w:val="F92CB5E2"/>
    <w:lvl w:ilvl="0" w:tplc="A4583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4F7207"/>
    <w:multiLevelType w:val="hybridMultilevel"/>
    <w:tmpl w:val="8AD48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B0C8D"/>
    <w:multiLevelType w:val="hybridMultilevel"/>
    <w:tmpl w:val="2E90AB44"/>
    <w:lvl w:ilvl="0" w:tplc="174885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21051"/>
    <w:multiLevelType w:val="hybridMultilevel"/>
    <w:tmpl w:val="35743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33017"/>
    <w:multiLevelType w:val="hybridMultilevel"/>
    <w:tmpl w:val="230CDC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A5B25"/>
    <w:multiLevelType w:val="hybridMultilevel"/>
    <w:tmpl w:val="81B0C650"/>
    <w:lvl w:ilvl="0" w:tplc="7B087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23E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4D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8E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606A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2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6B0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B0E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17A39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7CD6"/>
    <w:multiLevelType w:val="hybridMultilevel"/>
    <w:tmpl w:val="DA963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84E588A"/>
    <w:multiLevelType w:val="hybridMultilevel"/>
    <w:tmpl w:val="B088F324"/>
    <w:lvl w:ilvl="0" w:tplc="A4583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8177F"/>
    <w:multiLevelType w:val="multilevel"/>
    <w:tmpl w:val="4B2A0FB2"/>
    <w:lvl w:ilvl="0">
      <w:start w:val="1"/>
      <w:numFmt w:val="decimal"/>
      <w:lvlText w:val="%1."/>
      <w:lvlJc w:val="left"/>
      <w:pPr>
        <w:ind w:left="396" w:hanging="396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14" w15:restartNumberingAfterBreak="0">
    <w:nsid w:val="40D8680A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A56CF"/>
    <w:multiLevelType w:val="hybridMultilevel"/>
    <w:tmpl w:val="1518C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76ACA"/>
    <w:multiLevelType w:val="multilevel"/>
    <w:tmpl w:val="06983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3220891"/>
    <w:multiLevelType w:val="hybridMultilevel"/>
    <w:tmpl w:val="B280866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9393BC5"/>
    <w:multiLevelType w:val="hybridMultilevel"/>
    <w:tmpl w:val="73DC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552EE"/>
    <w:multiLevelType w:val="hybridMultilevel"/>
    <w:tmpl w:val="77E612DA"/>
    <w:lvl w:ilvl="0" w:tplc="8698E0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50859"/>
    <w:multiLevelType w:val="hybridMultilevel"/>
    <w:tmpl w:val="ACC0B20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7BE3101"/>
    <w:multiLevelType w:val="multilevel"/>
    <w:tmpl w:val="42D2DE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CF12659"/>
    <w:multiLevelType w:val="multilevel"/>
    <w:tmpl w:val="A990A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3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5AE6"/>
    <w:multiLevelType w:val="hybridMultilevel"/>
    <w:tmpl w:val="B66E0D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10906">
    <w:abstractNumId w:val="2"/>
  </w:num>
  <w:num w:numId="2" w16cid:durableId="1485586183">
    <w:abstractNumId w:val="23"/>
  </w:num>
  <w:num w:numId="3" w16cid:durableId="2046322969">
    <w:abstractNumId w:val="11"/>
  </w:num>
  <w:num w:numId="4" w16cid:durableId="45509789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1365592">
    <w:abstractNumId w:val="12"/>
  </w:num>
  <w:num w:numId="6" w16cid:durableId="97681175">
    <w:abstractNumId w:val="6"/>
  </w:num>
  <w:num w:numId="7" w16cid:durableId="2119908104">
    <w:abstractNumId w:val="9"/>
  </w:num>
  <w:num w:numId="8" w16cid:durableId="1321813789">
    <w:abstractNumId w:val="3"/>
  </w:num>
  <w:num w:numId="9" w16cid:durableId="502204180">
    <w:abstractNumId w:val="14"/>
  </w:num>
  <w:num w:numId="10" w16cid:durableId="1721129188">
    <w:abstractNumId w:val="10"/>
  </w:num>
  <w:num w:numId="11" w16cid:durableId="676494189">
    <w:abstractNumId w:val="17"/>
  </w:num>
  <w:num w:numId="12" w16cid:durableId="1023441753">
    <w:abstractNumId w:val="8"/>
  </w:num>
  <w:num w:numId="13" w16cid:durableId="1582519957">
    <w:abstractNumId w:val="18"/>
  </w:num>
  <w:num w:numId="14" w16cid:durableId="267855331">
    <w:abstractNumId w:val="20"/>
  </w:num>
  <w:num w:numId="15" w16cid:durableId="1519153508">
    <w:abstractNumId w:val="5"/>
  </w:num>
  <w:num w:numId="16" w16cid:durableId="1058357686">
    <w:abstractNumId w:val="0"/>
  </w:num>
  <w:num w:numId="17" w16cid:durableId="434178632">
    <w:abstractNumId w:val="7"/>
  </w:num>
  <w:num w:numId="18" w16cid:durableId="726925902">
    <w:abstractNumId w:val="4"/>
  </w:num>
  <w:num w:numId="19" w16cid:durableId="1214195418">
    <w:abstractNumId w:val="15"/>
  </w:num>
  <w:num w:numId="20" w16cid:durableId="1278483069">
    <w:abstractNumId w:val="19"/>
  </w:num>
  <w:num w:numId="21" w16cid:durableId="1388918600">
    <w:abstractNumId w:val="13"/>
  </w:num>
  <w:num w:numId="22" w16cid:durableId="1043091701">
    <w:abstractNumId w:val="22"/>
  </w:num>
  <w:num w:numId="23" w16cid:durableId="630744313">
    <w:abstractNumId w:val="1"/>
  </w:num>
  <w:num w:numId="24" w16cid:durableId="1638300155">
    <w:abstractNumId w:val="24"/>
  </w:num>
  <w:num w:numId="25" w16cid:durableId="1795563517">
    <w:abstractNumId w:val="16"/>
  </w:num>
  <w:num w:numId="26" w16cid:durableId="243272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964"/>
    <w:rsid w:val="00010172"/>
    <w:rsid w:val="00015E8D"/>
    <w:rsid w:val="00024A6E"/>
    <w:rsid w:val="00031A5E"/>
    <w:rsid w:val="00050DF0"/>
    <w:rsid w:val="00051DAE"/>
    <w:rsid w:val="00051F90"/>
    <w:rsid w:val="00054766"/>
    <w:rsid w:val="00055380"/>
    <w:rsid w:val="00065A70"/>
    <w:rsid w:val="000903DD"/>
    <w:rsid w:val="000A117E"/>
    <w:rsid w:val="000A41E5"/>
    <w:rsid w:val="000A77CF"/>
    <w:rsid w:val="000C393D"/>
    <w:rsid w:val="000C7BD3"/>
    <w:rsid w:val="000D7463"/>
    <w:rsid w:val="000E05A6"/>
    <w:rsid w:val="000F1A06"/>
    <w:rsid w:val="000F28C0"/>
    <w:rsid w:val="00112653"/>
    <w:rsid w:val="00114A4F"/>
    <w:rsid w:val="00120672"/>
    <w:rsid w:val="0012734E"/>
    <w:rsid w:val="00136751"/>
    <w:rsid w:val="00153FF5"/>
    <w:rsid w:val="00170FFF"/>
    <w:rsid w:val="001A1143"/>
    <w:rsid w:val="001B68B6"/>
    <w:rsid w:val="001E3E6E"/>
    <w:rsid w:val="00202638"/>
    <w:rsid w:val="00215201"/>
    <w:rsid w:val="002206DE"/>
    <w:rsid w:val="002220CE"/>
    <w:rsid w:val="0023385A"/>
    <w:rsid w:val="002559A9"/>
    <w:rsid w:val="002571F7"/>
    <w:rsid w:val="0027592C"/>
    <w:rsid w:val="0028526B"/>
    <w:rsid w:val="00294A3D"/>
    <w:rsid w:val="0029610A"/>
    <w:rsid w:val="002D73D2"/>
    <w:rsid w:val="002E2D9F"/>
    <w:rsid w:val="002E5FF5"/>
    <w:rsid w:val="002F0EF8"/>
    <w:rsid w:val="002F4B80"/>
    <w:rsid w:val="002F70A4"/>
    <w:rsid w:val="00311139"/>
    <w:rsid w:val="003167DE"/>
    <w:rsid w:val="00332007"/>
    <w:rsid w:val="00336218"/>
    <w:rsid w:val="003369BA"/>
    <w:rsid w:val="00352052"/>
    <w:rsid w:val="003648DA"/>
    <w:rsid w:val="00384A04"/>
    <w:rsid w:val="00387754"/>
    <w:rsid w:val="00390DCD"/>
    <w:rsid w:val="00392ACE"/>
    <w:rsid w:val="003A6745"/>
    <w:rsid w:val="003C145C"/>
    <w:rsid w:val="003D6941"/>
    <w:rsid w:val="003D7BBB"/>
    <w:rsid w:val="003E3913"/>
    <w:rsid w:val="003E43EB"/>
    <w:rsid w:val="003E645E"/>
    <w:rsid w:val="00400569"/>
    <w:rsid w:val="00400B62"/>
    <w:rsid w:val="0041261C"/>
    <w:rsid w:val="00413C63"/>
    <w:rsid w:val="0042410B"/>
    <w:rsid w:val="00442BE3"/>
    <w:rsid w:val="004770DE"/>
    <w:rsid w:val="00492507"/>
    <w:rsid w:val="004A7D5C"/>
    <w:rsid w:val="004B4B65"/>
    <w:rsid w:val="004D4EC4"/>
    <w:rsid w:val="004E46C9"/>
    <w:rsid w:val="004F1ADA"/>
    <w:rsid w:val="005003A2"/>
    <w:rsid w:val="005063FC"/>
    <w:rsid w:val="00513361"/>
    <w:rsid w:val="00516759"/>
    <w:rsid w:val="0051704E"/>
    <w:rsid w:val="00522FDF"/>
    <w:rsid w:val="005376C1"/>
    <w:rsid w:val="00542745"/>
    <w:rsid w:val="0054606C"/>
    <w:rsid w:val="00562924"/>
    <w:rsid w:val="005667F3"/>
    <w:rsid w:val="005B48A9"/>
    <w:rsid w:val="005C30BB"/>
    <w:rsid w:val="005D467D"/>
    <w:rsid w:val="005E23C0"/>
    <w:rsid w:val="005F1E7B"/>
    <w:rsid w:val="005F24AF"/>
    <w:rsid w:val="005F35D4"/>
    <w:rsid w:val="00625383"/>
    <w:rsid w:val="00673BFE"/>
    <w:rsid w:val="006837C4"/>
    <w:rsid w:val="006A3EBA"/>
    <w:rsid w:val="006C58DA"/>
    <w:rsid w:val="006E0278"/>
    <w:rsid w:val="006E0D92"/>
    <w:rsid w:val="006E564F"/>
    <w:rsid w:val="006F4150"/>
    <w:rsid w:val="00701931"/>
    <w:rsid w:val="007138CE"/>
    <w:rsid w:val="00723C98"/>
    <w:rsid w:val="00727A07"/>
    <w:rsid w:val="007410DA"/>
    <w:rsid w:val="007427E4"/>
    <w:rsid w:val="007479A5"/>
    <w:rsid w:val="00751834"/>
    <w:rsid w:val="007554FD"/>
    <w:rsid w:val="007564BD"/>
    <w:rsid w:val="00761D26"/>
    <w:rsid w:val="00784EB8"/>
    <w:rsid w:val="007A575B"/>
    <w:rsid w:val="007B34C1"/>
    <w:rsid w:val="007B43F6"/>
    <w:rsid w:val="007C4B80"/>
    <w:rsid w:val="007F163D"/>
    <w:rsid w:val="0080304F"/>
    <w:rsid w:val="00820BBE"/>
    <w:rsid w:val="008621E1"/>
    <w:rsid w:val="00877064"/>
    <w:rsid w:val="00884BE7"/>
    <w:rsid w:val="008919FF"/>
    <w:rsid w:val="008D147C"/>
    <w:rsid w:val="008E16F7"/>
    <w:rsid w:val="008E34B8"/>
    <w:rsid w:val="008E5BC3"/>
    <w:rsid w:val="008F0E67"/>
    <w:rsid w:val="008F7A7E"/>
    <w:rsid w:val="00903358"/>
    <w:rsid w:val="00950E8B"/>
    <w:rsid w:val="00951C9A"/>
    <w:rsid w:val="00962BBF"/>
    <w:rsid w:val="00976774"/>
    <w:rsid w:val="00983E0C"/>
    <w:rsid w:val="009844A7"/>
    <w:rsid w:val="009956F4"/>
    <w:rsid w:val="009A070B"/>
    <w:rsid w:val="009C4376"/>
    <w:rsid w:val="009C5955"/>
    <w:rsid w:val="009D1978"/>
    <w:rsid w:val="009E1E6E"/>
    <w:rsid w:val="00A03F1E"/>
    <w:rsid w:val="00A07B8B"/>
    <w:rsid w:val="00A307E1"/>
    <w:rsid w:val="00A32CF9"/>
    <w:rsid w:val="00A4115A"/>
    <w:rsid w:val="00A420CA"/>
    <w:rsid w:val="00A82152"/>
    <w:rsid w:val="00A839DB"/>
    <w:rsid w:val="00AA3F96"/>
    <w:rsid w:val="00AB7605"/>
    <w:rsid w:val="00AC2B0E"/>
    <w:rsid w:val="00AC6EC7"/>
    <w:rsid w:val="00AF71F3"/>
    <w:rsid w:val="00B0017D"/>
    <w:rsid w:val="00B02A70"/>
    <w:rsid w:val="00B13296"/>
    <w:rsid w:val="00B14DD9"/>
    <w:rsid w:val="00B429F5"/>
    <w:rsid w:val="00B62A2F"/>
    <w:rsid w:val="00B830E6"/>
    <w:rsid w:val="00B94C4D"/>
    <w:rsid w:val="00BA7F10"/>
    <w:rsid w:val="00BB1465"/>
    <w:rsid w:val="00BB5C4F"/>
    <w:rsid w:val="00BC655B"/>
    <w:rsid w:val="00BD4A75"/>
    <w:rsid w:val="00BD76CF"/>
    <w:rsid w:val="00C01754"/>
    <w:rsid w:val="00C06B74"/>
    <w:rsid w:val="00C15BF2"/>
    <w:rsid w:val="00C2272B"/>
    <w:rsid w:val="00C2541D"/>
    <w:rsid w:val="00C25FF2"/>
    <w:rsid w:val="00C31800"/>
    <w:rsid w:val="00C47126"/>
    <w:rsid w:val="00C53EC7"/>
    <w:rsid w:val="00C615C0"/>
    <w:rsid w:val="00C75E5D"/>
    <w:rsid w:val="00C858E9"/>
    <w:rsid w:val="00C913E5"/>
    <w:rsid w:val="00C919D7"/>
    <w:rsid w:val="00CD531C"/>
    <w:rsid w:val="00CD7DA4"/>
    <w:rsid w:val="00D07F62"/>
    <w:rsid w:val="00D15F1E"/>
    <w:rsid w:val="00D17A99"/>
    <w:rsid w:val="00D470C8"/>
    <w:rsid w:val="00D513D6"/>
    <w:rsid w:val="00D51429"/>
    <w:rsid w:val="00D52AD0"/>
    <w:rsid w:val="00D554AE"/>
    <w:rsid w:val="00D5671B"/>
    <w:rsid w:val="00D660F1"/>
    <w:rsid w:val="00D71F3E"/>
    <w:rsid w:val="00D76383"/>
    <w:rsid w:val="00D80DFB"/>
    <w:rsid w:val="00D82FD2"/>
    <w:rsid w:val="00D9624B"/>
    <w:rsid w:val="00DA6A61"/>
    <w:rsid w:val="00DA7E2A"/>
    <w:rsid w:val="00DC556E"/>
    <w:rsid w:val="00DC5A67"/>
    <w:rsid w:val="00DD2432"/>
    <w:rsid w:val="00DD3A72"/>
    <w:rsid w:val="00DE1FDD"/>
    <w:rsid w:val="00DF244F"/>
    <w:rsid w:val="00E01C78"/>
    <w:rsid w:val="00E027C2"/>
    <w:rsid w:val="00E10BCB"/>
    <w:rsid w:val="00E139D9"/>
    <w:rsid w:val="00E21FAA"/>
    <w:rsid w:val="00E442D4"/>
    <w:rsid w:val="00E55276"/>
    <w:rsid w:val="00E565DF"/>
    <w:rsid w:val="00E67AFC"/>
    <w:rsid w:val="00E757D1"/>
    <w:rsid w:val="00E77E36"/>
    <w:rsid w:val="00E9735D"/>
    <w:rsid w:val="00EA3B1E"/>
    <w:rsid w:val="00ED6B15"/>
    <w:rsid w:val="00EF566E"/>
    <w:rsid w:val="00F02547"/>
    <w:rsid w:val="00F05295"/>
    <w:rsid w:val="00F1084A"/>
    <w:rsid w:val="00F22984"/>
    <w:rsid w:val="00F506BD"/>
    <w:rsid w:val="00F526C6"/>
    <w:rsid w:val="00F64964"/>
    <w:rsid w:val="00F65F6B"/>
    <w:rsid w:val="00F75BC3"/>
    <w:rsid w:val="00F82DF4"/>
    <w:rsid w:val="00F83525"/>
    <w:rsid w:val="00F849B7"/>
    <w:rsid w:val="00FA417C"/>
    <w:rsid w:val="00FA703F"/>
    <w:rsid w:val="00FB756D"/>
    <w:rsid w:val="00FC6DC6"/>
    <w:rsid w:val="00FE19B8"/>
    <w:rsid w:val="00FE3F26"/>
    <w:rsid w:val="00FF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C51ED"/>
  <w15:docId w15:val="{77ED6B90-C2F8-40FF-B7F7-B5EE1308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A6E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  <w:pPr>
      <w:spacing w:after="0"/>
    </w:pPr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locked/>
    <w:rsid w:val="00F64964"/>
    <w:rPr>
      <w:sz w:val="22"/>
      <w:szCs w:val="22"/>
      <w:lang w:eastAsia="en-US"/>
    </w:rPr>
  </w:style>
  <w:style w:type="character" w:customStyle="1" w:styleId="Bodytext">
    <w:name w:val="Body text_"/>
    <w:link w:val="Telobesedila4"/>
    <w:rsid w:val="00E21FAA"/>
    <w:rPr>
      <w:rFonts w:eastAsia="Calibri" w:cs="Calibri"/>
      <w:shd w:val="clear" w:color="auto" w:fill="FFFFFF"/>
    </w:rPr>
  </w:style>
  <w:style w:type="paragraph" w:customStyle="1" w:styleId="Telobesedila4">
    <w:name w:val="Telo besedila4"/>
    <w:basedOn w:val="Navaden"/>
    <w:link w:val="Bodytext"/>
    <w:rsid w:val="00E21FAA"/>
    <w:pPr>
      <w:shd w:val="clear" w:color="auto" w:fill="FFFFFF"/>
      <w:spacing w:before="360" w:after="180" w:line="269" w:lineRule="exact"/>
      <w:ind w:hanging="360"/>
      <w:jc w:val="both"/>
    </w:pPr>
    <w:rPr>
      <w:rFonts w:eastAsia="Calibri" w:cs="Calibri"/>
      <w:sz w:val="20"/>
      <w:szCs w:val="20"/>
      <w:lang w:eastAsia="sl-SI"/>
    </w:rPr>
  </w:style>
  <w:style w:type="character" w:customStyle="1" w:styleId="Heading52">
    <w:name w:val="Heading #5 (2)"/>
    <w:rsid w:val="00E21FAA"/>
  </w:style>
  <w:style w:type="paragraph" w:styleId="Telobesedila">
    <w:name w:val="Body Text"/>
    <w:basedOn w:val="Navaden"/>
    <w:link w:val="TelobesedilaZnak"/>
    <w:uiPriority w:val="99"/>
    <w:semiHidden/>
    <w:unhideWhenUsed/>
    <w:rsid w:val="00E21FAA"/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1FAA"/>
    <w:rPr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5667F3"/>
    <w:pPr>
      <w:spacing w:after="0"/>
    </w:pPr>
    <w:rPr>
      <w:rFonts w:eastAsiaTheme="minorHAnsi" w:cs="Calibr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67F3"/>
    <w:rPr>
      <w:rFonts w:eastAsiaTheme="minorHAnsi" w:cs="Calibri"/>
      <w:sz w:val="22"/>
      <w:szCs w:val="22"/>
      <w:lang w:eastAsia="en-US"/>
    </w:rPr>
  </w:style>
  <w:style w:type="paragraph" w:styleId="Navadensplet">
    <w:name w:val="Normal (Web)"/>
    <w:basedOn w:val="Navaden"/>
    <w:uiPriority w:val="99"/>
    <w:unhideWhenUsed/>
    <w:rsid w:val="00DA6A61"/>
    <w:pPr>
      <w:spacing w:after="0"/>
    </w:pPr>
    <w:rPr>
      <w:rFonts w:ascii="Times New Roman" w:eastAsiaTheme="minorHAnsi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F0254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logKrepko">
    <w:name w:val="Slog Krepko"/>
    <w:rsid w:val="00673BFE"/>
    <w:rPr>
      <w:rFonts w:ascii="Calibri" w:hAnsi="Calibr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3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306566-278E-49B9-B4D1-9AC16B2C44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</Template>
  <TotalTime>10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17</cp:revision>
  <cp:lastPrinted>2024-09-18T10:45:00Z</cp:lastPrinted>
  <dcterms:created xsi:type="dcterms:W3CDTF">2025-09-30T12:15:00Z</dcterms:created>
  <dcterms:modified xsi:type="dcterms:W3CDTF">2025-10-22T11:46:00Z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